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94B92" w14:textId="0DEB303B" w:rsidR="00535962" w:rsidRPr="00F7167E" w:rsidRDefault="00301A9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525501" wp14:editId="3A70AA45">
                <wp:simplePos x="0" y="0"/>
                <wp:positionH relativeFrom="column">
                  <wp:posOffset>-363855</wp:posOffset>
                </wp:positionH>
                <wp:positionV relativeFrom="paragraph">
                  <wp:posOffset>-450850</wp:posOffset>
                </wp:positionV>
                <wp:extent cx="1055370" cy="101219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3EE1A5A9" w14:textId="6184A1C4" w:rsidR="00BC61BD" w:rsidRPr="00BC61BD" w:rsidRDefault="00301A9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83EB73E" wp14:editId="6927A52F">
                                      <wp:extent cx="872490" cy="872490"/>
                                      <wp:effectExtent l="0" t="0" r="3810" b="3810"/>
                                      <wp:docPr id="376796269" name="Imagen 13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76796269" name="Imagen 13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72490" cy="87249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5255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65pt;margin-top:-35.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3EE1A5A9" w14:textId="6184A1C4" w:rsidR="00BC61BD" w:rsidRPr="00BC61BD" w:rsidRDefault="00301A9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83EB73E" wp14:editId="6927A52F">
                                <wp:extent cx="872490" cy="872490"/>
                                <wp:effectExtent l="0" t="0" r="3810" b="3810"/>
                                <wp:docPr id="376796269" name="Imagen 13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76796269" name="Imagen 13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72490" cy="87249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50BF6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E5CC550" wp14:editId="180A4DD4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2E385A19" w14:textId="7774CE9A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BC2A4A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301A94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C2A4A">
                                      <w:rPr>
                                        <w:rStyle w:val="Style2"/>
                                      </w:rPr>
                                      <w:t>11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0E38B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5CC550" id="Group 21" o:spid="_x0000_s1027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2E385A19" w14:textId="7774CE9A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BC2A4A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301A94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BC2A4A">
                                <w:rPr>
                                  <w:rStyle w:val="Style2"/>
                                </w:rPr>
                                <w:t>11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E0E38B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E588798" wp14:editId="0556BA4C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14D4A5" w14:textId="77777777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588798" id="Text Box 16" o:spid="_x0000_s1032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" stroked="f">
                <v:textbox>
                  <w:txbxContent>
                    <w:p w14:paraId="2D14D4A5" w14:textId="77777777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6B35B48C" wp14:editId="065C4EE2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E4AD67F" wp14:editId="12A60840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E697D1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AD67F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7BE697D1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03951BF9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3E81A65" wp14:editId="6A497259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52CD52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81A65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452CD52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B4C27C" wp14:editId="1795D615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1C4F6A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4C27C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91C4F6A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A5EE3B8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A429E98" wp14:editId="18CB2B8D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43C9D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29E98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0B43C9D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3E2599A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7552CF8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04F0450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10953FC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8BBFF58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6F3FB5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7A17446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69A7624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55732A2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BC2A4A" w14:paraId="19F7A8F0" w14:textId="77777777" w:rsidTr="001C4F4E">
        <w:trPr>
          <w:trHeight w:val="457"/>
          <w:jc w:val="center"/>
        </w:trPr>
        <w:tc>
          <w:tcPr>
            <w:tcW w:w="849" w:type="dxa"/>
            <w:vAlign w:val="center"/>
          </w:tcPr>
          <w:p w14:paraId="43854476" w14:textId="35F8CC65" w:rsidR="00BC2A4A" w:rsidRPr="00BC2A4A" w:rsidRDefault="00BC2A4A" w:rsidP="00BC2A4A">
            <w:r w:rsidRPr="00BC2A4A">
              <w:t>01</w:t>
            </w:r>
          </w:p>
        </w:tc>
        <w:tc>
          <w:tcPr>
            <w:tcW w:w="5584" w:type="dxa"/>
            <w:vAlign w:val="center"/>
          </w:tcPr>
          <w:p w14:paraId="1D463FF5" w14:textId="5AFBF55E" w:rsidR="00BC2A4A" w:rsidRPr="00BC2A4A" w:rsidRDefault="00BC2A4A" w:rsidP="00BC2A4A">
            <w:r w:rsidRPr="00BC2A4A">
              <w:t>Lavado y planchado de manteles y bambalinas de la institución - 1T</w:t>
            </w:r>
          </w:p>
        </w:tc>
        <w:tc>
          <w:tcPr>
            <w:tcW w:w="1276" w:type="dxa"/>
          </w:tcPr>
          <w:p w14:paraId="2B10672F" w14:textId="230A20B9" w:rsidR="00BC2A4A" w:rsidRPr="00BC2A4A" w:rsidRDefault="00BC2A4A" w:rsidP="00BC2A4A">
            <w:r>
              <w:t>Unidad</w:t>
            </w:r>
          </w:p>
        </w:tc>
        <w:tc>
          <w:tcPr>
            <w:tcW w:w="1276" w:type="dxa"/>
          </w:tcPr>
          <w:p w14:paraId="2F532CFF" w14:textId="573A72AF" w:rsidR="00BC2A4A" w:rsidRPr="00BC2A4A" w:rsidRDefault="00BC2A4A" w:rsidP="00BC2A4A">
            <w:r>
              <w:t>01</w:t>
            </w:r>
          </w:p>
        </w:tc>
        <w:tc>
          <w:tcPr>
            <w:tcW w:w="1701" w:type="dxa"/>
          </w:tcPr>
          <w:p w14:paraId="24F211F3" w14:textId="77777777" w:rsidR="00BC2A4A" w:rsidRDefault="00BC2A4A" w:rsidP="00BC2A4A"/>
        </w:tc>
        <w:tc>
          <w:tcPr>
            <w:tcW w:w="1559" w:type="dxa"/>
          </w:tcPr>
          <w:p w14:paraId="75A74C8C" w14:textId="77777777" w:rsidR="00BC2A4A" w:rsidRDefault="00BC2A4A" w:rsidP="00BC2A4A"/>
        </w:tc>
        <w:tc>
          <w:tcPr>
            <w:tcW w:w="1843" w:type="dxa"/>
          </w:tcPr>
          <w:p w14:paraId="2E309CAF" w14:textId="77777777" w:rsidR="00BC2A4A" w:rsidRDefault="00BC2A4A" w:rsidP="00BC2A4A"/>
        </w:tc>
      </w:tr>
      <w:tr w:rsidR="00BC2A4A" w14:paraId="53381CCF" w14:textId="77777777" w:rsidTr="001C4F4E">
        <w:trPr>
          <w:trHeight w:val="477"/>
          <w:jc w:val="center"/>
        </w:trPr>
        <w:tc>
          <w:tcPr>
            <w:tcW w:w="849" w:type="dxa"/>
            <w:vAlign w:val="center"/>
          </w:tcPr>
          <w:p w14:paraId="4D18BDFA" w14:textId="0F00F569" w:rsidR="00BC2A4A" w:rsidRPr="00BC2A4A" w:rsidRDefault="00BC2A4A" w:rsidP="00BC2A4A">
            <w:r w:rsidRPr="00BC2A4A">
              <w:t>02</w:t>
            </w:r>
          </w:p>
        </w:tc>
        <w:tc>
          <w:tcPr>
            <w:tcW w:w="5584" w:type="dxa"/>
            <w:vAlign w:val="center"/>
          </w:tcPr>
          <w:p w14:paraId="447ECBD7" w14:textId="32D383F4" w:rsidR="00BC2A4A" w:rsidRPr="00BC2A4A" w:rsidRDefault="00BC2A4A" w:rsidP="00BC2A4A">
            <w:r w:rsidRPr="00BC2A4A">
              <w:t>Lavado y planchado de manteles y bambalinas de la institución - 2T</w:t>
            </w:r>
          </w:p>
        </w:tc>
        <w:tc>
          <w:tcPr>
            <w:tcW w:w="1276" w:type="dxa"/>
          </w:tcPr>
          <w:p w14:paraId="4F5ED78A" w14:textId="6F190918" w:rsidR="00BC2A4A" w:rsidRPr="00BC2A4A" w:rsidRDefault="00BC2A4A" w:rsidP="00BC2A4A">
            <w:r>
              <w:t>Unidad</w:t>
            </w:r>
          </w:p>
        </w:tc>
        <w:tc>
          <w:tcPr>
            <w:tcW w:w="1276" w:type="dxa"/>
          </w:tcPr>
          <w:p w14:paraId="047F9A36" w14:textId="2E7EBFE0" w:rsidR="00BC2A4A" w:rsidRPr="00BC2A4A" w:rsidRDefault="00BC2A4A" w:rsidP="00BC2A4A">
            <w:r>
              <w:t>01</w:t>
            </w:r>
          </w:p>
        </w:tc>
        <w:tc>
          <w:tcPr>
            <w:tcW w:w="1701" w:type="dxa"/>
          </w:tcPr>
          <w:p w14:paraId="2E4BAB43" w14:textId="77777777" w:rsidR="00BC2A4A" w:rsidRDefault="00BC2A4A" w:rsidP="00BC2A4A"/>
        </w:tc>
        <w:tc>
          <w:tcPr>
            <w:tcW w:w="1559" w:type="dxa"/>
          </w:tcPr>
          <w:p w14:paraId="27F5F22C" w14:textId="77777777" w:rsidR="00BC2A4A" w:rsidRDefault="00BC2A4A" w:rsidP="00BC2A4A"/>
        </w:tc>
        <w:tc>
          <w:tcPr>
            <w:tcW w:w="1843" w:type="dxa"/>
          </w:tcPr>
          <w:p w14:paraId="21584ABE" w14:textId="77777777" w:rsidR="00BC2A4A" w:rsidRDefault="00BC2A4A" w:rsidP="00BC2A4A"/>
        </w:tc>
      </w:tr>
      <w:tr w:rsidR="00BC2A4A" w14:paraId="5996F7FA" w14:textId="77777777" w:rsidTr="001C4F4E">
        <w:trPr>
          <w:trHeight w:val="477"/>
          <w:jc w:val="center"/>
        </w:trPr>
        <w:tc>
          <w:tcPr>
            <w:tcW w:w="849" w:type="dxa"/>
            <w:vAlign w:val="center"/>
          </w:tcPr>
          <w:p w14:paraId="2AB61D79" w14:textId="7779F410" w:rsidR="00BC2A4A" w:rsidRPr="00BC2A4A" w:rsidRDefault="00BC2A4A" w:rsidP="00BC2A4A">
            <w:r w:rsidRPr="00BC2A4A">
              <w:t>03</w:t>
            </w:r>
          </w:p>
        </w:tc>
        <w:tc>
          <w:tcPr>
            <w:tcW w:w="5584" w:type="dxa"/>
            <w:vAlign w:val="center"/>
          </w:tcPr>
          <w:p w14:paraId="2B095AD5" w14:textId="1C951482" w:rsidR="00BC2A4A" w:rsidRPr="00BC2A4A" w:rsidRDefault="00BC2A4A" w:rsidP="00BC2A4A">
            <w:r w:rsidRPr="00BC2A4A">
              <w:t>Lavado y planchado de manteles y bambalinas de la institución - 3T</w:t>
            </w:r>
          </w:p>
        </w:tc>
        <w:tc>
          <w:tcPr>
            <w:tcW w:w="1276" w:type="dxa"/>
          </w:tcPr>
          <w:p w14:paraId="20EE54AE" w14:textId="7813FECF" w:rsidR="00BC2A4A" w:rsidRPr="00BC2A4A" w:rsidRDefault="00BC2A4A" w:rsidP="00BC2A4A">
            <w:r>
              <w:t>Unidad</w:t>
            </w:r>
          </w:p>
        </w:tc>
        <w:tc>
          <w:tcPr>
            <w:tcW w:w="1276" w:type="dxa"/>
          </w:tcPr>
          <w:p w14:paraId="72334CA2" w14:textId="32235239" w:rsidR="00BC2A4A" w:rsidRPr="00BC2A4A" w:rsidRDefault="00BC2A4A" w:rsidP="00BC2A4A">
            <w:r>
              <w:t>01</w:t>
            </w:r>
          </w:p>
        </w:tc>
        <w:tc>
          <w:tcPr>
            <w:tcW w:w="1701" w:type="dxa"/>
          </w:tcPr>
          <w:p w14:paraId="350FD03F" w14:textId="77777777" w:rsidR="00BC2A4A" w:rsidRDefault="00BC2A4A" w:rsidP="00BC2A4A"/>
        </w:tc>
        <w:tc>
          <w:tcPr>
            <w:tcW w:w="1559" w:type="dxa"/>
          </w:tcPr>
          <w:p w14:paraId="3AB4E238" w14:textId="77777777" w:rsidR="00BC2A4A" w:rsidRDefault="00BC2A4A" w:rsidP="00BC2A4A"/>
        </w:tc>
        <w:tc>
          <w:tcPr>
            <w:tcW w:w="1843" w:type="dxa"/>
          </w:tcPr>
          <w:p w14:paraId="4857564F" w14:textId="77777777" w:rsidR="00BC2A4A" w:rsidRDefault="00BC2A4A" w:rsidP="00BC2A4A"/>
        </w:tc>
      </w:tr>
      <w:tr w:rsidR="00BC2A4A" w14:paraId="0055CBDB" w14:textId="77777777" w:rsidTr="001C4F4E">
        <w:trPr>
          <w:trHeight w:val="477"/>
          <w:jc w:val="center"/>
        </w:trPr>
        <w:tc>
          <w:tcPr>
            <w:tcW w:w="849" w:type="dxa"/>
            <w:vAlign w:val="center"/>
          </w:tcPr>
          <w:p w14:paraId="0FB42583" w14:textId="1E407B19" w:rsidR="00BC2A4A" w:rsidRPr="00BC2A4A" w:rsidRDefault="00BC2A4A" w:rsidP="00BC2A4A">
            <w:r w:rsidRPr="00BC2A4A">
              <w:t>04</w:t>
            </w:r>
          </w:p>
        </w:tc>
        <w:tc>
          <w:tcPr>
            <w:tcW w:w="5584" w:type="dxa"/>
            <w:vAlign w:val="center"/>
          </w:tcPr>
          <w:p w14:paraId="33C92DD8" w14:textId="2ABF2694" w:rsidR="00BC2A4A" w:rsidRPr="00BC2A4A" w:rsidRDefault="00BC2A4A" w:rsidP="00BC2A4A">
            <w:r w:rsidRPr="00BC2A4A">
              <w:t>Lavado y planchado de manteles y bambalinas de la institución - 4T</w:t>
            </w:r>
          </w:p>
        </w:tc>
        <w:tc>
          <w:tcPr>
            <w:tcW w:w="1276" w:type="dxa"/>
          </w:tcPr>
          <w:p w14:paraId="47F093DB" w14:textId="667C80B7" w:rsidR="00BC2A4A" w:rsidRPr="00BC2A4A" w:rsidRDefault="00BC2A4A" w:rsidP="00BC2A4A">
            <w:r>
              <w:t>Unidad</w:t>
            </w:r>
          </w:p>
        </w:tc>
        <w:tc>
          <w:tcPr>
            <w:tcW w:w="1276" w:type="dxa"/>
          </w:tcPr>
          <w:p w14:paraId="736510F9" w14:textId="5162D8FA" w:rsidR="00BC2A4A" w:rsidRPr="00BC2A4A" w:rsidRDefault="00BC2A4A" w:rsidP="00BC2A4A">
            <w:r>
              <w:t>01</w:t>
            </w:r>
          </w:p>
        </w:tc>
        <w:tc>
          <w:tcPr>
            <w:tcW w:w="1701" w:type="dxa"/>
          </w:tcPr>
          <w:p w14:paraId="07490730" w14:textId="77777777" w:rsidR="00BC2A4A" w:rsidRDefault="00BC2A4A" w:rsidP="00BC2A4A"/>
        </w:tc>
        <w:tc>
          <w:tcPr>
            <w:tcW w:w="1559" w:type="dxa"/>
          </w:tcPr>
          <w:p w14:paraId="17A5711D" w14:textId="77777777" w:rsidR="00BC2A4A" w:rsidRDefault="00BC2A4A" w:rsidP="00BC2A4A"/>
        </w:tc>
        <w:tc>
          <w:tcPr>
            <w:tcW w:w="1843" w:type="dxa"/>
          </w:tcPr>
          <w:p w14:paraId="40F1339C" w14:textId="77777777" w:rsidR="00BC2A4A" w:rsidRDefault="00BC2A4A" w:rsidP="00BC2A4A"/>
        </w:tc>
      </w:tr>
      <w:tr w:rsidR="00BC2A4A" w14:paraId="16543E0D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39B3E90D" w14:textId="77777777" w:rsidR="00BC2A4A" w:rsidRPr="00BC2A4A" w:rsidRDefault="00BC2A4A" w:rsidP="00BC2A4A">
            <w:r w:rsidRPr="00BC2A4A">
              <w:t>VALOR  TOTAL DE LA OFERTA: ………………………………………..……… RD$</w:t>
            </w:r>
          </w:p>
          <w:p w14:paraId="4600589C" w14:textId="77777777" w:rsidR="00BC2A4A" w:rsidRPr="00BC2A4A" w:rsidRDefault="00BC2A4A" w:rsidP="00BC2A4A">
            <w:r w:rsidRPr="00BC2A4A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14:paraId="38DD4959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1C539FE5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F29CF62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1205CF7A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03F52BE1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6FA0FED3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5527D24" wp14:editId="08979B6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69FD64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527D24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369FD64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ACCCC" w14:textId="77777777" w:rsidR="00C80DFC" w:rsidRDefault="00C80DFC" w:rsidP="001007E7">
      <w:pPr>
        <w:spacing w:after="0" w:line="240" w:lineRule="auto"/>
      </w:pPr>
      <w:r>
        <w:separator/>
      </w:r>
    </w:p>
  </w:endnote>
  <w:endnote w:type="continuationSeparator" w:id="0">
    <w:p w14:paraId="467AEBCA" w14:textId="77777777" w:rsidR="00C80DFC" w:rsidRDefault="00C80D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BCB38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7E29C3C" wp14:editId="2B908523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98FE9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46B0FCA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0A498FAE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7E29C3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1C98FE9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46B0FCA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0A498FAE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C902426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50534C" wp14:editId="3E9884AB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B96058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50534C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4AB96058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10C78293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7C2669D6" wp14:editId="68B72F26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50E900C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00000" w14:textId="77777777" w:rsidR="00C80DFC" w:rsidRDefault="00C80DFC" w:rsidP="001007E7">
      <w:pPr>
        <w:spacing w:after="0" w:line="240" w:lineRule="auto"/>
      </w:pPr>
      <w:r>
        <w:separator/>
      </w:r>
    </w:p>
  </w:footnote>
  <w:footnote w:type="continuationSeparator" w:id="0">
    <w:p w14:paraId="1AAA7821" w14:textId="77777777" w:rsidR="00C80DFC" w:rsidRDefault="00C80DFC" w:rsidP="001007E7">
      <w:pPr>
        <w:spacing w:after="0" w:line="240" w:lineRule="auto"/>
      </w:pPr>
      <w:r>
        <w:continuationSeparator/>
      </w:r>
    </w:p>
  </w:footnote>
  <w:footnote w:id="1">
    <w:p w14:paraId="5698C11C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D353620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4316E"/>
    <w:rsid w:val="001007E7"/>
    <w:rsid w:val="001020C0"/>
    <w:rsid w:val="00123B8D"/>
    <w:rsid w:val="00130425"/>
    <w:rsid w:val="0014583E"/>
    <w:rsid w:val="00157600"/>
    <w:rsid w:val="00170EC5"/>
    <w:rsid w:val="00194FF2"/>
    <w:rsid w:val="001A3338"/>
    <w:rsid w:val="001F73A7"/>
    <w:rsid w:val="00200073"/>
    <w:rsid w:val="00253DBA"/>
    <w:rsid w:val="0026335F"/>
    <w:rsid w:val="00284546"/>
    <w:rsid w:val="002860A4"/>
    <w:rsid w:val="002971F5"/>
    <w:rsid w:val="002C4A7E"/>
    <w:rsid w:val="002E1412"/>
    <w:rsid w:val="00301A94"/>
    <w:rsid w:val="00314023"/>
    <w:rsid w:val="0031441A"/>
    <w:rsid w:val="00335227"/>
    <w:rsid w:val="00337AF7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3870"/>
    <w:rsid w:val="005B442B"/>
    <w:rsid w:val="005D0D63"/>
    <w:rsid w:val="005F0D5D"/>
    <w:rsid w:val="00611A07"/>
    <w:rsid w:val="0062592A"/>
    <w:rsid w:val="006506D0"/>
    <w:rsid w:val="00651E48"/>
    <w:rsid w:val="006709BC"/>
    <w:rsid w:val="00780880"/>
    <w:rsid w:val="007A16AD"/>
    <w:rsid w:val="007B4164"/>
    <w:rsid w:val="007B6F6F"/>
    <w:rsid w:val="007C7580"/>
    <w:rsid w:val="00810515"/>
    <w:rsid w:val="0083342F"/>
    <w:rsid w:val="00841F19"/>
    <w:rsid w:val="00854B4F"/>
    <w:rsid w:val="008B3AE5"/>
    <w:rsid w:val="008F362E"/>
    <w:rsid w:val="009002B4"/>
    <w:rsid w:val="0092273D"/>
    <w:rsid w:val="00957FDA"/>
    <w:rsid w:val="009773D3"/>
    <w:rsid w:val="009A2AEC"/>
    <w:rsid w:val="009B0931"/>
    <w:rsid w:val="009E0472"/>
    <w:rsid w:val="009E1379"/>
    <w:rsid w:val="00A16099"/>
    <w:rsid w:val="00A24343"/>
    <w:rsid w:val="00A640BD"/>
    <w:rsid w:val="00AB4966"/>
    <w:rsid w:val="00AC7631"/>
    <w:rsid w:val="00AD7919"/>
    <w:rsid w:val="00AF0D2F"/>
    <w:rsid w:val="00AF510C"/>
    <w:rsid w:val="00B3101F"/>
    <w:rsid w:val="00B420BA"/>
    <w:rsid w:val="00B61D08"/>
    <w:rsid w:val="00B62EEF"/>
    <w:rsid w:val="00B82170"/>
    <w:rsid w:val="00B9237C"/>
    <w:rsid w:val="00B97B51"/>
    <w:rsid w:val="00BC1D0C"/>
    <w:rsid w:val="00BC2A4A"/>
    <w:rsid w:val="00BC61BD"/>
    <w:rsid w:val="00BD1DC7"/>
    <w:rsid w:val="00BE4FB0"/>
    <w:rsid w:val="00BF1AD5"/>
    <w:rsid w:val="00C66D08"/>
    <w:rsid w:val="00C80DFC"/>
    <w:rsid w:val="00CA4661"/>
    <w:rsid w:val="00CC081D"/>
    <w:rsid w:val="00CE67A3"/>
    <w:rsid w:val="00D24FA7"/>
    <w:rsid w:val="00D64696"/>
    <w:rsid w:val="00D90D49"/>
    <w:rsid w:val="00DC5D96"/>
    <w:rsid w:val="00DD4F3E"/>
    <w:rsid w:val="00E13E55"/>
    <w:rsid w:val="00E14A1A"/>
    <w:rsid w:val="00E31D51"/>
    <w:rsid w:val="00E3360B"/>
    <w:rsid w:val="00E50BF6"/>
    <w:rsid w:val="00E66D8A"/>
    <w:rsid w:val="00E774E3"/>
    <w:rsid w:val="00E77D7B"/>
    <w:rsid w:val="00E96AEE"/>
    <w:rsid w:val="00E96D05"/>
    <w:rsid w:val="00EA7406"/>
    <w:rsid w:val="00EB128A"/>
    <w:rsid w:val="00F116C5"/>
    <w:rsid w:val="00F225BF"/>
    <w:rsid w:val="00F22E90"/>
    <w:rsid w:val="00F25B99"/>
    <w:rsid w:val="00F4086F"/>
    <w:rsid w:val="00F4434A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EAC1A8F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4F3B2-DAE2-4344-8AA8-BDC8DBF76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7</TotalTime>
  <Pages>1</Pages>
  <Words>152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Compras y Contrataciones</cp:lastModifiedBy>
  <cp:revision>4</cp:revision>
  <cp:lastPrinted>2011-03-04T18:27:00Z</cp:lastPrinted>
  <dcterms:created xsi:type="dcterms:W3CDTF">2026-05-18T17:41:00Z</dcterms:created>
  <dcterms:modified xsi:type="dcterms:W3CDTF">2026-05-27T01:13:00Z</dcterms:modified>
</cp:coreProperties>
</file>